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5F5EB" w14:textId="77777777" w:rsidR="003549AF" w:rsidRDefault="003549AF" w:rsidP="003549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WYKE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0A980986" w14:textId="77777777" w:rsidR="003549AF" w:rsidRDefault="003549AF" w:rsidP="003549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2024B" w14:textId="77777777" w:rsidR="003549AF" w:rsidRDefault="003549AF" w:rsidP="003549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0EBBF5" w14:textId="77777777" w:rsidR="003549AF" w:rsidRDefault="003549AF" w:rsidP="003549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Exeter into lands of </w:t>
      </w:r>
    </w:p>
    <w:p w14:paraId="654D6F22" w14:textId="77777777" w:rsidR="003549AF" w:rsidRDefault="003549AF" w:rsidP="003549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Carminow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6AD4FFA" w14:textId="77777777" w:rsidR="003549AF" w:rsidRDefault="003549AF" w:rsidP="003549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26-98)</w:t>
      </w:r>
    </w:p>
    <w:p w14:paraId="21E227DA" w14:textId="77777777" w:rsidR="003549AF" w:rsidRDefault="003549AF" w:rsidP="003549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1F9D99" w14:textId="77777777" w:rsidR="003549AF" w:rsidRDefault="003549AF" w:rsidP="003549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EDFAC1" w14:textId="77777777" w:rsidR="003549AF" w:rsidRDefault="003549AF" w:rsidP="003549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2021</w:t>
      </w:r>
    </w:p>
    <w:p w14:paraId="5764B981" w14:textId="3BB9A7D6" w:rsidR="00BA00AB" w:rsidRPr="003549A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549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78718" w14:textId="77777777" w:rsidR="003549AF" w:rsidRDefault="003549AF" w:rsidP="009139A6">
      <w:r>
        <w:separator/>
      </w:r>
    </w:p>
  </w:endnote>
  <w:endnote w:type="continuationSeparator" w:id="0">
    <w:p w14:paraId="3B73A67F" w14:textId="77777777" w:rsidR="003549AF" w:rsidRDefault="003549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571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819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8E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D7409" w14:textId="77777777" w:rsidR="003549AF" w:rsidRDefault="003549AF" w:rsidP="009139A6">
      <w:r>
        <w:separator/>
      </w:r>
    </w:p>
  </w:footnote>
  <w:footnote w:type="continuationSeparator" w:id="0">
    <w:p w14:paraId="0955E55F" w14:textId="77777777" w:rsidR="003549AF" w:rsidRDefault="003549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608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D7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269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AF"/>
    <w:rsid w:val="000666E0"/>
    <w:rsid w:val="002510B7"/>
    <w:rsid w:val="003549A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BB7A9"/>
  <w15:chartTrackingRefBased/>
  <w15:docId w15:val="{BFBA05C1-FF27-4524-B38A-51444BCD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2021-06-10T19:40:00Z</dcterms:created>
  <dcterms:modified xsi:type="dcterms:W3CDTF">2021-06-10T19:41:00Z</dcterms:modified>
</cp:coreProperties>
</file>